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1251C1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941A52">
        <w:rPr>
          <w:rFonts w:asciiTheme="minorHAnsi" w:hAnsiTheme="minorHAnsi" w:cstheme="minorHAnsi"/>
          <w:sz w:val="20"/>
          <w:szCs w:val="20"/>
        </w:rPr>
        <w:t>OBR-6</w:t>
      </w:r>
      <w:r w:rsidR="00A90D79">
        <w:rPr>
          <w:rFonts w:asciiTheme="minorHAnsi" w:hAnsiTheme="minorHAnsi" w:cstheme="minorHAnsi"/>
          <w:sz w:val="20"/>
          <w:szCs w:val="20"/>
        </w:rPr>
        <w:t>B</w:t>
      </w:r>
    </w:p>
    <w:p w:rsidR="00A22F37" w:rsidRPr="00A22F37" w:rsidRDefault="00A22F37" w:rsidP="00A22F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A22F37" w:rsidTr="00AE0C7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37" w:rsidRDefault="00A22F37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A22F37" w:rsidRDefault="00A22F37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Ponudnik</w:t>
            </w:r>
          </w:p>
          <w:p w:rsidR="00A22F37" w:rsidRDefault="00A22F37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751532383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F37" w:rsidRDefault="00A22F37" w:rsidP="00AE0C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751532383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1251C1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4BF7">
        <w:rPr>
          <w:rFonts w:asciiTheme="minorHAnsi" w:hAnsiTheme="minorHAnsi" w:cstheme="minorHAnsi"/>
          <w:b/>
          <w:sz w:val="20"/>
          <w:szCs w:val="20"/>
        </w:rPr>
        <w:t>SEZNAM ČLANOV PROJEKTNE SKUPINE</w:t>
      </w:r>
      <w:r w:rsidR="00A90D79">
        <w:rPr>
          <w:rFonts w:asciiTheme="minorHAnsi" w:hAnsiTheme="minorHAnsi" w:cstheme="minorHAnsi"/>
          <w:b/>
          <w:sz w:val="20"/>
          <w:szCs w:val="20"/>
        </w:rPr>
        <w:t xml:space="preserve"> ZA SKLOP B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naslednji s</w:t>
      </w:r>
      <w:r>
        <w:rPr>
          <w:rFonts w:asciiTheme="minorHAnsi" w:hAnsiTheme="minorHAnsi" w:cs="Calibri"/>
          <w:bCs/>
          <w:iCs/>
          <w:sz w:val="20"/>
          <w:szCs w:val="20"/>
        </w:rPr>
        <w:t>trokovnjaki (v skladu s točko 8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>.3.</w:t>
      </w:r>
      <w:r w:rsidR="00A90D79">
        <w:rPr>
          <w:rFonts w:asciiTheme="minorHAnsi" w:hAnsiTheme="minorHAnsi" w:cs="Calibri"/>
          <w:bCs/>
          <w:iCs/>
          <w:sz w:val="20"/>
          <w:szCs w:val="20"/>
        </w:rPr>
        <w:t>5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>. II. poglavja navodil ponudnikom za izdelavo ponudbe).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v projektni skupini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672223111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72223111"/>
          </w:p>
        </w:tc>
        <w:permStart w:id="87781005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77810050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1412589656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12589656"/>
          </w:p>
        </w:tc>
        <w:permStart w:id="405030056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405030056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20388297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20388297"/>
          </w:p>
        </w:tc>
        <w:permStart w:id="1946250133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46250133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653922332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53922332"/>
          </w:p>
        </w:tc>
        <w:permStart w:id="127221473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72214730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27795909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77959098"/>
          </w:p>
        </w:tc>
        <w:permStart w:id="1639201858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39201858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>Dne: ______________________</w:t>
      </w:r>
      <w:r w:rsidRPr="00905E24">
        <w:rPr>
          <w:rFonts w:asciiTheme="minorHAnsi" w:hAnsiTheme="minorHAnsi" w:cs="Calibri"/>
          <w:sz w:val="20"/>
          <w:szCs w:val="20"/>
        </w:rPr>
        <w:tab/>
      </w:r>
      <w:r w:rsidR="00E7506D">
        <w:rPr>
          <w:rFonts w:asciiTheme="minorHAnsi" w:hAnsiTheme="minorHAnsi" w:cs="Calibri"/>
          <w:sz w:val="20"/>
          <w:szCs w:val="20"/>
        </w:rPr>
        <w:t>P</w:t>
      </w:r>
      <w:r w:rsidRPr="00905E24">
        <w:rPr>
          <w:rFonts w:asciiTheme="minorHAnsi" w:hAnsiTheme="minorHAnsi" w:cs="Calibri"/>
          <w:sz w:val="20"/>
          <w:szCs w:val="20"/>
        </w:rPr>
        <w:t>odpis ponudnika:</w:t>
      </w: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1251C1" w:rsidRPr="00905E24" w:rsidRDefault="001251C1" w:rsidP="001251C1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905E24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905E24">
        <w:rPr>
          <w:rFonts w:asciiTheme="minorHAnsi" w:hAnsiTheme="minorHAnsi" w:cs="Calibri"/>
          <w:sz w:val="20"/>
          <w:szCs w:val="20"/>
        </w:rPr>
        <w:t>»</w:t>
      </w:r>
      <w:r w:rsidRPr="001251C1">
        <w:rPr>
          <w:rFonts w:asciiTheme="minorHAnsi" w:hAnsiTheme="minorHAnsi" w:cs="Calibri"/>
          <w:sz w:val="20"/>
          <w:szCs w:val="20"/>
        </w:rPr>
        <w:t>Svetovanje, podpora in revizija pri podelitev rad</w:t>
      </w:r>
      <w:r w:rsidR="00DA1F9F">
        <w:rPr>
          <w:rFonts w:asciiTheme="minorHAnsi" w:hAnsiTheme="minorHAnsi" w:cs="Calibri"/>
          <w:sz w:val="20"/>
          <w:szCs w:val="20"/>
        </w:rPr>
        <w:t xml:space="preserve">ijskih frekvenc v 700 MHz, </w:t>
      </w:r>
      <w:r w:rsidRPr="001251C1">
        <w:rPr>
          <w:rFonts w:asciiTheme="minorHAnsi" w:hAnsiTheme="minorHAnsi" w:cs="Calibri"/>
          <w:sz w:val="20"/>
          <w:szCs w:val="20"/>
        </w:rPr>
        <w:t>1500 MHz, 2100 MHz, 2300 MHz, 3600 MHz in 26 GHz radiofrekvenčnih pasovih</w:t>
      </w:r>
      <w:r w:rsidRPr="00905E24">
        <w:rPr>
          <w:rFonts w:asciiTheme="minorHAnsi" w:hAnsiTheme="minorHAnsi" w:cs="Calibri"/>
          <w:bCs/>
          <w:iCs/>
          <w:sz w:val="20"/>
          <w:szCs w:val="20"/>
        </w:rPr>
        <w:t xml:space="preserve">«, </w:t>
      </w:r>
      <w:r w:rsidRPr="00905E24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59021511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59021511"/>
      <w:r w:rsidRPr="00905E24">
        <w:rPr>
          <w:rFonts w:ascii="Calibri" w:eastAsia="Calibri" w:hAnsi="Calibri" w:cs="TT14o00"/>
          <w:sz w:val="20"/>
          <w:szCs w:val="20"/>
        </w:rPr>
        <w:t xml:space="preserve"> dne </w:t>
      </w:r>
      <w:permStart w:id="186076608" w:edGrp="everyone"/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905E24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86076608"/>
      <w:r w:rsidRPr="00905E24">
        <w:rPr>
          <w:rFonts w:ascii="Calibri" w:eastAsia="Calibri" w:hAnsi="Calibri" w:cs="TT14o00"/>
          <w:sz w:val="20"/>
          <w:szCs w:val="20"/>
        </w:rPr>
        <w:t xml:space="preserve">. </w:t>
      </w:r>
    </w:p>
    <w:p w:rsidR="003F190C" w:rsidRPr="001251C1" w:rsidRDefault="003F190C" w:rsidP="001251C1">
      <w:pPr>
        <w:rPr>
          <w:rFonts w:eastAsia="Calibri"/>
        </w:rPr>
      </w:pP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864" w:rsidRDefault="008E3864" w:rsidP="00184F9B">
      <w:r>
        <w:separator/>
      </w:r>
    </w:p>
  </w:endnote>
  <w:endnote w:type="continuationSeparator" w:id="0">
    <w:p w:rsidR="008E3864" w:rsidRDefault="008E3864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C28A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C28A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864" w:rsidRDefault="008E3864" w:rsidP="00184F9B">
      <w:r>
        <w:separator/>
      </w:r>
    </w:p>
  </w:footnote>
  <w:footnote w:type="continuationSeparator" w:id="0">
    <w:p w:rsidR="008E3864" w:rsidRDefault="008E3864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ocumentProtection w:edit="readOnly" w:enforcement="1" w:cryptProviderType="rsaAES" w:cryptAlgorithmClass="hash" w:cryptAlgorithmType="typeAny" w:cryptAlgorithmSid="14" w:cryptSpinCount="100000" w:hash="SoSPQU4M04/nBBQGmRI7upW7wVuqPW4TJEtzUjvrhlOw/JCmkMIWNcqiRjookyFIGpBs2VdWp2lSBZ1+CZAZkA==" w:salt="qr1zX3MoqeaPMFaNp2iwM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E3864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2F37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0D79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1F9F"/>
    <w:rsid w:val="00DA330B"/>
    <w:rsid w:val="00DA4D35"/>
    <w:rsid w:val="00DA7D30"/>
    <w:rsid w:val="00DB1875"/>
    <w:rsid w:val="00DB4488"/>
    <w:rsid w:val="00DB4D6E"/>
    <w:rsid w:val="00DC0361"/>
    <w:rsid w:val="00DC28A0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506D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FEDF-DECC-46C7-945E-3E79239E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3</TotalTime>
  <Pages>1</Pages>
  <Words>137</Words>
  <Characters>782</Characters>
  <Application>Microsoft Office Word</Application>
  <DocSecurity>8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6</cp:revision>
  <cp:lastPrinted>2018-04-25T09:49:00Z</cp:lastPrinted>
  <dcterms:created xsi:type="dcterms:W3CDTF">2019-04-23T09:11:00Z</dcterms:created>
  <dcterms:modified xsi:type="dcterms:W3CDTF">2019-05-17T10:01:00Z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